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38E" w:rsidRPr="00D86DE8" w:rsidRDefault="006A238E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6A238E" w:rsidRPr="00D86DE8" w:rsidRDefault="006A238E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6A238E" w:rsidRPr="00D86DE8" w:rsidRDefault="006A238E" w:rsidP="002A3C1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від _</w:t>
      </w:r>
      <w:r>
        <w:rPr>
          <w:rFonts w:ascii="Times New Roman" w:hAnsi="Times New Roman"/>
          <w:sz w:val="28"/>
          <w:szCs w:val="28"/>
          <w:u w:val="single"/>
          <w:lang w:val="en-US"/>
        </w:rPr>
        <w:t>02</w:t>
      </w:r>
      <w:r>
        <w:rPr>
          <w:rFonts w:ascii="Times New Roman" w:hAnsi="Times New Roman"/>
          <w:sz w:val="28"/>
          <w:szCs w:val="28"/>
          <w:u w:val="single"/>
          <w:lang w:val="uk-UA"/>
        </w:rPr>
        <w:t>.</w:t>
      </w:r>
      <w:r>
        <w:rPr>
          <w:rFonts w:ascii="Times New Roman" w:hAnsi="Times New Roman"/>
          <w:sz w:val="28"/>
          <w:szCs w:val="28"/>
          <w:u w:val="single"/>
          <w:lang w:val="en-US"/>
        </w:rPr>
        <w:t>0</w:t>
      </w:r>
      <w:r>
        <w:rPr>
          <w:rFonts w:ascii="Times New Roman" w:hAnsi="Times New Roman"/>
          <w:sz w:val="28"/>
          <w:szCs w:val="28"/>
          <w:u w:val="single"/>
          <w:lang w:val="uk-UA"/>
        </w:rPr>
        <w:t>2.202</w:t>
      </w:r>
      <w:r>
        <w:rPr>
          <w:rFonts w:ascii="Times New Roman" w:hAnsi="Times New Roman"/>
          <w:sz w:val="28"/>
          <w:szCs w:val="28"/>
          <w:u w:val="single"/>
          <w:lang w:val="en-US"/>
        </w:rPr>
        <w:t>1</w:t>
      </w:r>
      <w:r w:rsidRPr="00D86DE8">
        <w:rPr>
          <w:rFonts w:ascii="Times New Roman" w:hAnsi="Times New Roman"/>
          <w:sz w:val="28"/>
          <w:szCs w:val="28"/>
          <w:lang w:val="uk-UA"/>
        </w:rPr>
        <w:t>_ № _</w:t>
      </w:r>
      <w:r>
        <w:rPr>
          <w:rFonts w:ascii="Times New Roman" w:hAnsi="Times New Roman"/>
          <w:sz w:val="28"/>
          <w:szCs w:val="28"/>
          <w:u w:val="single"/>
          <w:lang w:val="en-US"/>
        </w:rPr>
        <w:t>99</w:t>
      </w:r>
      <w:r>
        <w:rPr>
          <w:rFonts w:ascii="Times New Roman" w:hAnsi="Times New Roman"/>
          <w:sz w:val="28"/>
          <w:szCs w:val="28"/>
          <w:u w:val="single"/>
          <w:lang w:val="uk-UA"/>
        </w:rPr>
        <w:t>-</w:t>
      </w:r>
      <w:r>
        <w:rPr>
          <w:rFonts w:ascii="Times New Roman" w:hAnsi="Times New Roman"/>
          <w:sz w:val="28"/>
          <w:szCs w:val="28"/>
          <w:u w:val="single"/>
          <w:lang w:val="en-US"/>
        </w:rPr>
        <w:t>5</w:t>
      </w:r>
      <w:r>
        <w:rPr>
          <w:rFonts w:ascii="Times New Roman" w:hAnsi="Times New Roman"/>
          <w:sz w:val="28"/>
          <w:szCs w:val="28"/>
          <w:u w:val="single"/>
          <w:lang w:val="uk-UA"/>
        </w:rPr>
        <w:t>/</w:t>
      </w:r>
      <w:r>
        <w:rPr>
          <w:rFonts w:ascii="Times New Roman" w:hAnsi="Times New Roman"/>
          <w:sz w:val="28"/>
          <w:szCs w:val="28"/>
          <w:u w:val="single"/>
          <w:lang w:val="en-US"/>
        </w:rPr>
        <w:t>VIII</w:t>
      </w:r>
      <w:r w:rsidRPr="00C62EE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86DE8">
        <w:rPr>
          <w:rFonts w:ascii="Times New Roman" w:hAnsi="Times New Roman"/>
          <w:sz w:val="28"/>
          <w:szCs w:val="28"/>
          <w:lang w:val="uk-UA"/>
        </w:rPr>
        <w:t>_</w:t>
      </w:r>
    </w:p>
    <w:p w:rsidR="006A238E" w:rsidRDefault="006A238E" w:rsidP="002A3C1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A238E" w:rsidRDefault="006A238E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6A238E" w:rsidRDefault="006A238E" w:rsidP="00D64055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Програми на 2018-2022 роки</w:t>
      </w:r>
    </w:p>
    <w:tbl>
      <w:tblPr>
        <w:tblpPr w:leftFromText="180" w:rightFromText="180" w:vertAnchor="text" w:horzAnchor="margin" w:tblpXSpec="right" w:tblpY="187"/>
        <w:tblW w:w="16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654"/>
        <w:gridCol w:w="2789"/>
        <w:gridCol w:w="1540"/>
        <w:gridCol w:w="992"/>
        <w:gridCol w:w="1098"/>
        <w:gridCol w:w="990"/>
        <w:gridCol w:w="851"/>
        <w:gridCol w:w="973"/>
        <w:gridCol w:w="1047"/>
        <w:gridCol w:w="1089"/>
        <w:gridCol w:w="1831"/>
      </w:tblGrid>
      <w:tr w:rsidR="006A238E" w:rsidRPr="00D86DE8" w:rsidTr="001944FA">
        <w:trPr>
          <w:trHeight w:hRule="exact" w:val="625"/>
        </w:trPr>
        <w:tc>
          <w:tcPr>
            <w:tcW w:w="534" w:type="dxa"/>
            <w:vMerge w:val="restart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54" w:type="dxa"/>
            <w:vMerge w:val="restart"/>
          </w:tcPr>
          <w:p w:rsidR="006A238E" w:rsidRPr="00D86DE8" w:rsidRDefault="006A238E" w:rsidP="00FE669F">
            <w:pPr>
              <w:pStyle w:val="a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789" w:type="dxa"/>
            <w:vMerge w:val="restart"/>
          </w:tcPr>
          <w:p w:rsidR="006A238E" w:rsidRPr="00D86DE8" w:rsidRDefault="006A238E" w:rsidP="00A6234F">
            <w:pPr>
              <w:pStyle w:val="a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540" w:type="dxa"/>
            <w:vMerge w:val="restart"/>
          </w:tcPr>
          <w:p w:rsidR="006A238E" w:rsidRPr="00D86DE8" w:rsidRDefault="006A238E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6A238E" w:rsidRPr="00D86DE8" w:rsidRDefault="006A238E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6048" w:type="dxa"/>
            <w:gridSpan w:val="6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86DE8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831" w:type="dxa"/>
            <w:vMerge w:val="restart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6A238E" w:rsidRPr="00D86DE8" w:rsidTr="001944FA">
        <w:trPr>
          <w:trHeight w:hRule="exact" w:val="380"/>
        </w:trPr>
        <w:tc>
          <w:tcPr>
            <w:tcW w:w="534" w:type="dxa"/>
            <w:vMerge/>
          </w:tcPr>
          <w:p w:rsidR="006A238E" w:rsidRPr="00D86DE8" w:rsidRDefault="006A238E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54" w:type="dxa"/>
            <w:vMerge/>
          </w:tcPr>
          <w:p w:rsidR="006A238E" w:rsidRPr="00D86DE8" w:rsidRDefault="006A238E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  <w:vMerge/>
          </w:tcPr>
          <w:p w:rsidR="006A238E" w:rsidRPr="00D86DE8" w:rsidRDefault="006A238E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6A238E" w:rsidRPr="00D86DE8" w:rsidRDefault="006A238E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6A238E" w:rsidRPr="00D86DE8" w:rsidRDefault="006A238E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98" w:type="dxa"/>
            <w:vMerge w:val="restart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950" w:type="dxa"/>
            <w:gridSpan w:val="5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1831" w:type="dxa"/>
            <w:vMerge/>
          </w:tcPr>
          <w:p w:rsidR="006A238E" w:rsidRPr="00D86DE8" w:rsidRDefault="006A238E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6A238E" w:rsidRPr="00D86DE8" w:rsidTr="001944FA">
        <w:trPr>
          <w:trHeight w:hRule="exact" w:val="362"/>
        </w:trPr>
        <w:tc>
          <w:tcPr>
            <w:tcW w:w="534" w:type="dxa"/>
            <w:vMerge/>
          </w:tcPr>
          <w:p w:rsidR="006A238E" w:rsidRPr="00D86DE8" w:rsidRDefault="006A238E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54" w:type="dxa"/>
            <w:vMerge/>
          </w:tcPr>
          <w:p w:rsidR="006A238E" w:rsidRPr="00D86DE8" w:rsidRDefault="006A238E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  <w:vMerge/>
          </w:tcPr>
          <w:p w:rsidR="006A238E" w:rsidRPr="00D86DE8" w:rsidRDefault="006A238E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6A238E" w:rsidRPr="00D86DE8" w:rsidRDefault="006A238E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6A238E" w:rsidRPr="00D86DE8" w:rsidRDefault="006A238E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98" w:type="dxa"/>
            <w:vMerge/>
          </w:tcPr>
          <w:p w:rsidR="006A238E" w:rsidRPr="00D86DE8" w:rsidRDefault="006A238E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851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973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047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089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831" w:type="dxa"/>
            <w:vMerge/>
          </w:tcPr>
          <w:p w:rsidR="006A238E" w:rsidRPr="00D86DE8" w:rsidRDefault="006A238E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6A238E" w:rsidRPr="00D86DE8" w:rsidTr="001944FA">
        <w:trPr>
          <w:trHeight w:val="1134"/>
        </w:trPr>
        <w:tc>
          <w:tcPr>
            <w:tcW w:w="534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654" w:type="dxa"/>
          </w:tcPr>
          <w:p w:rsidR="006A238E" w:rsidRPr="00D86DE8" w:rsidRDefault="006A238E" w:rsidP="00FE669F">
            <w:pPr>
              <w:pStyle w:val="a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789" w:type="dxa"/>
          </w:tcPr>
          <w:p w:rsidR="006A238E" w:rsidRPr="00D86DE8" w:rsidRDefault="006A238E" w:rsidP="00A6234F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6A238E" w:rsidRPr="00D86DE8" w:rsidRDefault="006A238E" w:rsidP="00A6234F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6A238E" w:rsidRPr="00D86DE8" w:rsidRDefault="006A238E" w:rsidP="00A6234F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6A238E" w:rsidRPr="00D86DE8" w:rsidRDefault="006A238E" w:rsidP="00A6234F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6A238E" w:rsidRPr="00D86DE8" w:rsidRDefault="006A238E" w:rsidP="00FE669F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098" w:type="dxa"/>
          </w:tcPr>
          <w:p w:rsidR="006A238E" w:rsidRPr="00C62EEF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750,000</w:t>
            </w:r>
          </w:p>
        </w:tc>
        <w:tc>
          <w:tcPr>
            <w:tcW w:w="990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700</w:t>
            </w:r>
            <w:r>
              <w:rPr>
                <w:sz w:val="24"/>
                <w:szCs w:val="24"/>
                <w:lang w:val="uk-UA"/>
              </w:rPr>
              <w:t>,000</w:t>
            </w:r>
          </w:p>
        </w:tc>
        <w:tc>
          <w:tcPr>
            <w:tcW w:w="1089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50</w:t>
            </w:r>
            <w:r>
              <w:rPr>
                <w:sz w:val="24"/>
                <w:szCs w:val="24"/>
                <w:lang w:val="uk-UA"/>
              </w:rPr>
              <w:t>,000</w:t>
            </w:r>
          </w:p>
        </w:tc>
        <w:tc>
          <w:tcPr>
            <w:tcW w:w="1831" w:type="dxa"/>
          </w:tcPr>
          <w:p w:rsidR="006A238E" w:rsidRPr="00D86DE8" w:rsidRDefault="006A238E" w:rsidP="00FE669F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міста.</w:t>
            </w:r>
          </w:p>
        </w:tc>
      </w:tr>
      <w:tr w:rsidR="006A238E" w:rsidRPr="00D86DE8" w:rsidTr="001944FA">
        <w:trPr>
          <w:trHeight w:val="1134"/>
        </w:trPr>
        <w:tc>
          <w:tcPr>
            <w:tcW w:w="534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54" w:type="dxa"/>
          </w:tcPr>
          <w:p w:rsidR="006A238E" w:rsidRPr="00D86DE8" w:rsidRDefault="006A238E" w:rsidP="00FE669F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789" w:type="dxa"/>
          </w:tcPr>
          <w:p w:rsidR="006A238E" w:rsidRPr="00D86DE8" w:rsidRDefault="006A238E" w:rsidP="00A6234F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6A238E" w:rsidRPr="00D86DE8" w:rsidRDefault="006A238E" w:rsidP="00A6234F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6A238E" w:rsidRPr="00D86DE8" w:rsidRDefault="006A238E" w:rsidP="00A6234F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6A238E" w:rsidRPr="00D86DE8" w:rsidRDefault="006A238E" w:rsidP="00A6234F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6A238E" w:rsidRPr="00D86DE8" w:rsidRDefault="006A238E" w:rsidP="00FE669F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098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20,000</w:t>
            </w:r>
          </w:p>
        </w:tc>
        <w:tc>
          <w:tcPr>
            <w:tcW w:w="990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6A238E" w:rsidRPr="00D86DE8" w:rsidRDefault="006A238E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>,000</w:t>
            </w:r>
          </w:p>
        </w:tc>
        <w:tc>
          <w:tcPr>
            <w:tcW w:w="1831" w:type="dxa"/>
          </w:tcPr>
          <w:p w:rsidR="006A238E" w:rsidRPr="00D86DE8" w:rsidRDefault="006A238E" w:rsidP="00FE669F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6A238E" w:rsidRPr="00D86DE8" w:rsidTr="001944FA">
        <w:trPr>
          <w:trHeight w:val="1134"/>
        </w:trPr>
        <w:tc>
          <w:tcPr>
            <w:tcW w:w="534" w:type="dxa"/>
          </w:tcPr>
          <w:p w:rsidR="006A238E" w:rsidRPr="00D86DE8" w:rsidRDefault="006A238E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54" w:type="dxa"/>
          </w:tcPr>
          <w:p w:rsidR="006A238E" w:rsidRPr="00D86DE8" w:rsidRDefault="006A238E" w:rsidP="00B20169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Науково-дослідне дослідження предмету охорони об'єкта культурної спадщини</w:t>
            </w:r>
            <w:r w:rsidRPr="00D86DE8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789" w:type="dxa"/>
          </w:tcPr>
          <w:p w:rsidR="006A238E" w:rsidRPr="00D86DE8" w:rsidRDefault="006A238E" w:rsidP="00B20169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6A238E" w:rsidRPr="00D86DE8" w:rsidRDefault="006A238E" w:rsidP="00B20169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6A238E" w:rsidRPr="00D86DE8" w:rsidRDefault="006A238E" w:rsidP="00B20169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6A238E" w:rsidRPr="00D86DE8" w:rsidRDefault="006A238E" w:rsidP="00B20169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6A238E" w:rsidRPr="00D86DE8" w:rsidRDefault="006A238E" w:rsidP="00B20169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098" w:type="dxa"/>
          </w:tcPr>
          <w:p w:rsidR="006A238E" w:rsidRPr="00D86DE8" w:rsidRDefault="006A238E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0" w:type="dxa"/>
          </w:tcPr>
          <w:p w:rsidR="006A238E" w:rsidRPr="00D86DE8" w:rsidRDefault="006A238E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6A238E" w:rsidRPr="00D86DE8" w:rsidRDefault="006A238E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6A238E" w:rsidRPr="00D86DE8" w:rsidRDefault="006A238E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6A238E" w:rsidRPr="00D86DE8" w:rsidRDefault="006A238E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6A238E" w:rsidRPr="00D86DE8" w:rsidRDefault="006A238E" w:rsidP="00B20169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6A238E" w:rsidRPr="00D86DE8" w:rsidRDefault="006A238E" w:rsidP="00B20169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Науково-дослідне дослідження  об’єктів культурної спадщини</w:t>
            </w:r>
          </w:p>
        </w:tc>
      </w:tr>
      <w:tr w:rsidR="006A238E" w:rsidRPr="00D86DE8" w:rsidTr="001944FA">
        <w:trPr>
          <w:trHeight w:val="422"/>
        </w:trPr>
        <w:tc>
          <w:tcPr>
            <w:tcW w:w="534" w:type="dxa"/>
          </w:tcPr>
          <w:p w:rsidR="006A238E" w:rsidRPr="0058727D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58727D"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654" w:type="dxa"/>
          </w:tcPr>
          <w:p w:rsidR="006A238E" w:rsidRPr="0058727D" w:rsidRDefault="006A238E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789" w:type="dxa"/>
          </w:tcPr>
          <w:p w:rsidR="006A238E" w:rsidRPr="0058727D" w:rsidRDefault="006A238E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6A238E" w:rsidRPr="0058727D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місцевий,</w:t>
            </w:r>
          </w:p>
          <w:p w:rsidR="006A238E" w:rsidRPr="0058727D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обласний,</w:t>
            </w:r>
          </w:p>
          <w:p w:rsidR="006A238E" w:rsidRPr="0058727D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6A238E" w:rsidRPr="0058727D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6A238E" w:rsidRPr="0058727D" w:rsidRDefault="006A238E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098" w:type="dxa"/>
          </w:tcPr>
          <w:p w:rsidR="006A238E" w:rsidRPr="00B20169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699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75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990" w:type="dxa"/>
          </w:tcPr>
          <w:p w:rsidR="006A238E" w:rsidRPr="0058727D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6A238E" w:rsidRPr="0058727D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6A238E" w:rsidRPr="0058727D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6A238E" w:rsidRPr="00FA3AD2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699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750</w:t>
            </w:r>
          </w:p>
        </w:tc>
        <w:tc>
          <w:tcPr>
            <w:tcW w:w="1089" w:type="dxa"/>
          </w:tcPr>
          <w:p w:rsidR="006A238E" w:rsidRPr="0058727D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6A238E" w:rsidRPr="0058727D" w:rsidRDefault="006A238E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6A238E" w:rsidRPr="00D86DE8" w:rsidTr="001944FA">
        <w:trPr>
          <w:trHeight w:val="1134"/>
        </w:trPr>
        <w:tc>
          <w:tcPr>
            <w:tcW w:w="534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654" w:type="dxa"/>
          </w:tcPr>
          <w:p w:rsidR="006A238E" w:rsidRPr="00D86DE8" w:rsidRDefault="006A238E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789" w:type="dxa"/>
          </w:tcPr>
          <w:p w:rsidR="006A238E" w:rsidRPr="00D86DE8" w:rsidRDefault="006A238E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6A238E" w:rsidRPr="00D86DE8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6A238E" w:rsidRPr="00D86DE8" w:rsidRDefault="006A238E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098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50,000</w:t>
            </w:r>
          </w:p>
        </w:tc>
        <w:tc>
          <w:tcPr>
            <w:tcW w:w="990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50</w:t>
            </w:r>
            <w:r>
              <w:rPr>
                <w:sz w:val="24"/>
                <w:szCs w:val="24"/>
                <w:lang w:val="uk-UA"/>
              </w:rPr>
              <w:t>,000</w:t>
            </w:r>
          </w:p>
        </w:tc>
        <w:tc>
          <w:tcPr>
            <w:tcW w:w="1831" w:type="dxa"/>
          </w:tcPr>
          <w:p w:rsidR="006A238E" w:rsidRPr="00D86DE8" w:rsidRDefault="006A238E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Виявлення кращих ідей та проектних пропозицій</w:t>
            </w:r>
          </w:p>
        </w:tc>
      </w:tr>
      <w:tr w:rsidR="006A238E" w:rsidRPr="00D86DE8" w:rsidTr="001944FA">
        <w:trPr>
          <w:trHeight w:val="1134"/>
        </w:trPr>
        <w:tc>
          <w:tcPr>
            <w:tcW w:w="534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654" w:type="dxa"/>
          </w:tcPr>
          <w:p w:rsidR="006A238E" w:rsidRPr="00D86DE8" w:rsidRDefault="006A238E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6A238E" w:rsidRPr="00D86DE8" w:rsidRDefault="006A238E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6A238E" w:rsidRPr="00D86DE8" w:rsidRDefault="006A238E" w:rsidP="00750861">
            <w:pPr>
              <w:pStyle w:val="a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</w:tcPr>
          <w:p w:rsidR="006A238E" w:rsidRPr="00D86DE8" w:rsidRDefault="006A238E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540" w:type="dxa"/>
          </w:tcPr>
          <w:p w:rsidR="006A238E" w:rsidRPr="00D86DE8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6A238E" w:rsidRPr="00D86DE8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6A238E" w:rsidRPr="00D86DE8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6A238E" w:rsidRPr="00D86DE8" w:rsidRDefault="006A238E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098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372,460</w:t>
            </w:r>
          </w:p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92,46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180,000</w:t>
            </w:r>
          </w:p>
        </w:tc>
        <w:tc>
          <w:tcPr>
            <w:tcW w:w="1089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100</w:t>
            </w:r>
            <w:r>
              <w:rPr>
                <w:sz w:val="24"/>
                <w:szCs w:val="24"/>
                <w:lang w:val="uk-UA"/>
              </w:rPr>
              <w:t>,000</w:t>
            </w:r>
          </w:p>
        </w:tc>
        <w:tc>
          <w:tcPr>
            <w:tcW w:w="1831" w:type="dxa"/>
          </w:tcPr>
          <w:p w:rsidR="006A238E" w:rsidRPr="00D86DE8" w:rsidRDefault="006A238E" w:rsidP="00750861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6A238E" w:rsidRPr="00D86DE8" w:rsidTr="001944FA">
        <w:trPr>
          <w:trHeight w:val="1134"/>
        </w:trPr>
        <w:tc>
          <w:tcPr>
            <w:tcW w:w="534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654" w:type="dxa"/>
          </w:tcPr>
          <w:p w:rsidR="006A238E" w:rsidRPr="00D86DE8" w:rsidRDefault="006A238E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Виготовлення топографогеодезичних зйомок  М 1:2000, М 1:500</w:t>
            </w:r>
          </w:p>
        </w:tc>
        <w:tc>
          <w:tcPr>
            <w:tcW w:w="2789" w:type="dxa"/>
          </w:tcPr>
          <w:p w:rsidR="006A238E" w:rsidRPr="00D86DE8" w:rsidRDefault="006A238E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 міської ради</w:t>
            </w:r>
          </w:p>
        </w:tc>
        <w:tc>
          <w:tcPr>
            <w:tcW w:w="1540" w:type="dxa"/>
          </w:tcPr>
          <w:p w:rsidR="006A238E" w:rsidRPr="00D86DE8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6A238E" w:rsidRPr="00D86DE8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6A238E" w:rsidRPr="00D86DE8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6A238E" w:rsidRPr="00D86DE8" w:rsidRDefault="006A238E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1098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20,000</w:t>
            </w:r>
          </w:p>
        </w:tc>
        <w:tc>
          <w:tcPr>
            <w:tcW w:w="990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>,000</w:t>
            </w:r>
          </w:p>
        </w:tc>
        <w:tc>
          <w:tcPr>
            <w:tcW w:w="1831" w:type="dxa"/>
          </w:tcPr>
          <w:p w:rsidR="006A238E" w:rsidRPr="00D86DE8" w:rsidRDefault="006A238E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міста геоінформаційним ресурсом</w:t>
            </w:r>
          </w:p>
        </w:tc>
      </w:tr>
      <w:tr w:rsidR="006A238E" w:rsidRPr="00D86DE8" w:rsidTr="001944FA">
        <w:trPr>
          <w:trHeight w:val="2105"/>
        </w:trPr>
        <w:tc>
          <w:tcPr>
            <w:tcW w:w="534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654" w:type="dxa"/>
          </w:tcPr>
          <w:p w:rsidR="006A238E" w:rsidRPr="00D86DE8" w:rsidRDefault="006A238E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 </w:t>
            </w:r>
          </w:p>
          <w:p w:rsidR="006A238E" w:rsidRPr="00D86DE8" w:rsidRDefault="006A238E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6A238E" w:rsidRPr="00D86DE8" w:rsidRDefault="006A238E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789" w:type="dxa"/>
          </w:tcPr>
          <w:p w:rsidR="006A238E" w:rsidRPr="00D86DE8" w:rsidRDefault="006A238E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6A238E" w:rsidRPr="00D86DE8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6A238E" w:rsidRPr="00D86DE8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6A238E" w:rsidRPr="00D86DE8" w:rsidRDefault="006A238E" w:rsidP="00750861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забороні законом</w:t>
            </w:r>
          </w:p>
        </w:tc>
        <w:tc>
          <w:tcPr>
            <w:tcW w:w="992" w:type="dxa"/>
          </w:tcPr>
          <w:p w:rsidR="006A238E" w:rsidRPr="00D86DE8" w:rsidRDefault="006A238E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1098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0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73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47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6A238E" w:rsidRPr="00D86DE8" w:rsidRDefault="006A238E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міста геоінформаційним ресурсом</w:t>
            </w:r>
          </w:p>
        </w:tc>
      </w:tr>
      <w:tr w:rsidR="006A238E" w:rsidRPr="00D86DE8" w:rsidTr="001944FA">
        <w:trPr>
          <w:trHeight w:val="549"/>
        </w:trPr>
        <w:tc>
          <w:tcPr>
            <w:tcW w:w="534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654" w:type="dxa"/>
          </w:tcPr>
          <w:p w:rsidR="006A238E" w:rsidRPr="00D86DE8" w:rsidRDefault="006A238E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789" w:type="dxa"/>
          </w:tcPr>
          <w:p w:rsidR="006A238E" w:rsidRPr="00D86DE8" w:rsidRDefault="006A238E" w:rsidP="00750861">
            <w:pPr>
              <w:pStyle w:val="a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6A238E" w:rsidRPr="00D86DE8" w:rsidRDefault="006A238E" w:rsidP="00750861">
            <w:pPr>
              <w:pStyle w:val="a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6A238E" w:rsidRPr="00D86DE8" w:rsidRDefault="006A238E" w:rsidP="00750861">
            <w:pPr>
              <w:pStyle w:val="a"/>
              <w:snapToGrid w:val="0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098" w:type="dxa"/>
          </w:tcPr>
          <w:p w:rsidR="006A238E" w:rsidRPr="00D86DE8" w:rsidRDefault="006A238E" w:rsidP="00750861">
            <w:pPr>
              <w:pStyle w:val="a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1912,21</w:t>
            </w:r>
          </w:p>
        </w:tc>
        <w:tc>
          <w:tcPr>
            <w:tcW w:w="990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92,46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973" w:type="dxa"/>
          </w:tcPr>
          <w:p w:rsidR="006A238E" w:rsidRPr="0058727D" w:rsidRDefault="006A238E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047" w:type="dxa"/>
          </w:tcPr>
          <w:p w:rsidR="006A238E" w:rsidRPr="0058727D" w:rsidRDefault="006A238E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1579,75</w:t>
            </w:r>
          </w:p>
        </w:tc>
        <w:tc>
          <w:tcPr>
            <w:tcW w:w="1089" w:type="dxa"/>
          </w:tcPr>
          <w:p w:rsidR="006A238E" w:rsidRPr="00D86DE8" w:rsidRDefault="006A238E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240</w:t>
            </w:r>
            <w:r>
              <w:rPr>
                <w:b/>
                <w:sz w:val="24"/>
                <w:szCs w:val="24"/>
                <w:lang w:val="uk-UA"/>
              </w:rPr>
              <w:t>,000</w:t>
            </w:r>
          </w:p>
        </w:tc>
        <w:tc>
          <w:tcPr>
            <w:tcW w:w="1831" w:type="dxa"/>
          </w:tcPr>
          <w:p w:rsidR="006A238E" w:rsidRPr="00D86DE8" w:rsidRDefault="006A238E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6A238E" w:rsidRPr="00201350" w:rsidRDefault="006A238E" w:rsidP="00D64055">
      <w:pPr>
        <w:pStyle w:val="BodyText"/>
        <w:jc w:val="both"/>
        <w:rPr>
          <w:rFonts w:ascii="Times New Roman" w:hAnsi="Times New Roman"/>
          <w:sz w:val="24"/>
          <w:lang w:val="uk-UA"/>
        </w:rPr>
      </w:pPr>
    </w:p>
    <w:p w:rsidR="006A238E" w:rsidRDefault="006A238E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238E" w:rsidRPr="00E3512B" w:rsidRDefault="006A238E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С.А.Остренко</w:t>
      </w:r>
    </w:p>
    <w:sectPr w:rsidR="006A238E" w:rsidRPr="00E3512B" w:rsidSect="00B20169">
      <w:pgSz w:w="16838" w:h="11906" w:orient="landscape"/>
      <w:pgMar w:top="360" w:right="338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38E" w:rsidRDefault="006A238E" w:rsidP="00494050">
      <w:pPr>
        <w:spacing w:after="0" w:line="240" w:lineRule="auto"/>
      </w:pPr>
      <w:r>
        <w:separator/>
      </w:r>
    </w:p>
  </w:endnote>
  <w:endnote w:type="continuationSeparator" w:id="0">
    <w:p w:rsidR="006A238E" w:rsidRDefault="006A238E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38E" w:rsidRDefault="006A238E" w:rsidP="00494050">
      <w:pPr>
        <w:spacing w:after="0" w:line="240" w:lineRule="auto"/>
      </w:pPr>
      <w:r>
        <w:separator/>
      </w:r>
    </w:p>
  </w:footnote>
  <w:footnote w:type="continuationSeparator" w:id="0">
    <w:p w:rsidR="006A238E" w:rsidRDefault="006A238E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31EB4"/>
    <w:rsid w:val="00060BD4"/>
    <w:rsid w:val="000A6339"/>
    <w:rsid w:val="000A695B"/>
    <w:rsid w:val="000B73FF"/>
    <w:rsid w:val="000E01C9"/>
    <w:rsid w:val="000E2AE3"/>
    <w:rsid w:val="000E5F58"/>
    <w:rsid w:val="000F7207"/>
    <w:rsid w:val="00103CA7"/>
    <w:rsid w:val="0010687A"/>
    <w:rsid w:val="00107586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44FA"/>
    <w:rsid w:val="00194968"/>
    <w:rsid w:val="001A7E6E"/>
    <w:rsid w:val="001F1717"/>
    <w:rsid w:val="001F3EDD"/>
    <w:rsid w:val="00201350"/>
    <w:rsid w:val="0020253A"/>
    <w:rsid w:val="0021253A"/>
    <w:rsid w:val="00224C32"/>
    <w:rsid w:val="0024680A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25F5"/>
    <w:rsid w:val="003E5620"/>
    <w:rsid w:val="00452463"/>
    <w:rsid w:val="00481A17"/>
    <w:rsid w:val="00494050"/>
    <w:rsid w:val="004A1D48"/>
    <w:rsid w:val="004A4609"/>
    <w:rsid w:val="004B1F0C"/>
    <w:rsid w:val="004C0AAF"/>
    <w:rsid w:val="004D0375"/>
    <w:rsid w:val="005055AB"/>
    <w:rsid w:val="00546F68"/>
    <w:rsid w:val="005864EA"/>
    <w:rsid w:val="0058727D"/>
    <w:rsid w:val="005955C6"/>
    <w:rsid w:val="005E657E"/>
    <w:rsid w:val="005F1678"/>
    <w:rsid w:val="00604766"/>
    <w:rsid w:val="0061657F"/>
    <w:rsid w:val="006218B5"/>
    <w:rsid w:val="00635658"/>
    <w:rsid w:val="00640830"/>
    <w:rsid w:val="00671217"/>
    <w:rsid w:val="0068395E"/>
    <w:rsid w:val="006967AD"/>
    <w:rsid w:val="006A238E"/>
    <w:rsid w:val="00716362"/>
    <w:rsid w:val="0074210F"/>
    <w:rsid w:val="00750861"/>
    <w:rsid w:val="00765DF7"/>
    <w:rsid w:val="0078349A"/>
    <w:rsid w:val="007C162C"/>
    <w:rsid w:val="007D15D5"/>
    <w:rsid w:val="008035A0"/>
    <w:rsid w:val="008352C5"/>
    <w:rsid w:val="00850B3A"/>
    <w:rsid w:val="008E0609"/>
    <w:rsid w:val="008E3713"/>
    <w:rsid w:val="008E70CC"/>
    <w:rsid w:val="009038E9"/>
    <w:rsid w:val="0092668E"/>
    <w:rsid w:val="0095456A"/>
    <w:rsid w:val="00975F44"/>
    <w:rsid w:val="009B58FC"/>
    <w:rsid w:val="009B7B7C"/>
    <w:rsid w:val="009F783C"/>
    <w:rsid w:val="00A01EAD"/>
    <w:rsid w:val="00A57578"/>
    <w:rsid w:val="00A6234F"/>
    <w:rsid w:val="00A93F0F"/>
    <w:rsid w:val="00A95773"/>
    <w:rsid w:val="00A963CD"/>
    <w:rsid w:val="00AA7A3F"/>
    <w:rsid w:val="00AF1E7A"/>
    <w:rsid w:val="00B20169"/>
    <w:rsid w:val="00B3388A"/>
    <w:rsid w:val="00B6183E"/>
    <w:rsid w:val="00B701D8"/>
    <w:rsid w:val="00B95A96"/>
    <w:rsid w:val="00B95C20"/>
    <w:rsid w:val="00BA4C3B"/>
    <w:rsid w:val="00BE04DA"/>
    <w:rsid w:val="00BE41F7"/>
    <w:rsid w:val="00BF0850"/>
    <w:rsid w:val="00C365F7"/>
    <w:rsid w:val="00C62EEF"/>
    <w:rsid w:val="00CA015F"/>
    <w:rsid w:val="00CC53AE"/>
    <w:rsid w:val="00CD4B12"/>
    <w:rsid w:val="00CF1631"/>
    <w:rsid w:val="00CF4446"/>
    <w:rsid w:val="00D2190E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3512B"/>
    <w:rsid w:val="00E60FB4"/>
    <w:rsid w:val="00E642B2"/>
    <w:rsid w:val="00E760DE"/>
    <w:rsid w:val="00E81133"/>
    <w:rsid w:val="00EA7326"/>
    <w:rsid w:val="00ED2067"/>
    <w:rsid w:val="00EE2E7D"/>
    <w:rsid w:val="00EF0114"/>
    <w:rsid w:val="00EF4095"/>
    <w:rsid w:val="00F14761"/>
    <w:rsid w:val="00F156B9"/>
    <w:rsid w:val="00F33E7E"/>
    <w:rsid w:val="00FA3AD2"/>
    <w:rsid w:val="00FD327C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customStyle="1" w:styleId="a">
    <w:name w:val="Содержимое таблицы"/>
    <w:basedOn w:val="Normal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4055"/>
    <w:rPr>
      <w:rFonts w:ascii="Arial" w:hAnsi="Arial" w:cs="Times New Roman"/>
      <w:kern w:val="1"/>
      <w:sz w:val="24"/>
      <w:szCs w:val="24"/>
    </w:rPr>
  </w:style>
  <w:style w:type="paragraph" w:styleId="NormalWeb">
    <w:name w:val="Normal (Web)"/>
    <w:basedOn w:val="Normal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TableGrid">
    <w:name w:val="Table Grid"/>
    <w:basedOn w:val="TableNormal"/>
    <w:uiPriority w:val="99"/>
    <w:rsid w:val="001075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648</TotalTime>
  <Pages>2</Pages>
  <Words>476</Words>
  <Characters>2716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arch6</cp:lastModifiedBy>
  <cp:revision>22</cp:revision>
  <cp:lastPrinted>2021-02-03T09:36:00Z</cp:lastPrinted>
  <dcterms:created xsi:type="dcterms:W3CDTF">2019-09-25T06:58:00Z</dcterms:created>
  <dcterms:modified xsi:type="dcterms:W3CDTF">2021-02-03T09:41:00Z</dcterms:modified>
</cp:coreProperties>
</file>